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060DF6">
        <w:rPr>
          <w:b/>
          <w:i/>
          <w:noProof/>
          <w:sz w:val="28"/>
        </w:rPr>
        <w:t>4785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060D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060DF6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060DF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060DF6" w:rsidP="00060D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2370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060DF6" w:rsidP="00060D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402E4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60DF6" w:rsidP="00060DF6">
            <w:pPr>
              <w:pStyle w:val="CRCoverPage"/>
              <w:spacing w:after="0"/>
              <w:ind w:left="100"/>
              <w:rPr>
                <w:noProof/>
              </w:rPr>
            </w:pPr>
            <w:r w:rsidRPr="00060DF6">
              <w:rPr>
                <w:noProof/>
                <w:lang w:eastAsia="zh-CN"/>
              </w:rPr>
              <w:t>Correction to NR TC 11.4.1-Authentication failure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60D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060DF6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60D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060DF6">
              <w:rPr>
                <w:noProof/>
                <w:lang w:eastAsia="zh-CN"/>
              </w:rPr>
              <w:t>Verylikely this TC need to be updated according to LS R5-213429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bookmarkStart w:id="1" w:name="_GoBack"/>
            <w:bookmarkEnd w:id="1"/>
            <w:r w:rsidRPr="004A220A">
              <w:rPr>
                <w:noProof/>
                <w:lang w:eastAsia="zh-CN"/>
              </w:rPr>
              <w:t>??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82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="003D4A19" w:rsidRPr="004A220A">
              <w:rPr>
                <w:noProof/>
                <w:lang w:eastAsia="zh-CN"/>
              </w:rPr>
              <w:t xml:space="preserve"> UE may fail the TC</w:t>
            </w:r>
            <w:r w:rsidR="00E70236">
              <w:rPr>
                <w:noProof/>
                <w:lang w:eastAsia="zh-CN"/>
              </w:rPr>
              <w:t xml:space="preserve"> or a non-conformant UE may pass the TC.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C5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?</w:t>
            </w:r>
            <w:r>
              <w:rPr>
                <w:noProof/>
                <w:lang w:eastAsia="zh-CN"/>
              </w:rPr>
              <w:t>?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3D4A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?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??... CR ??...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3D4A19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3D4A19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3D4A19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8DE" w:rsidRDefault="008928DE">
      <w:r>
        <w:separator/>
      </w:r>
    </w:p>
  </w:endnote>
  <w:endnote w:type="continuationSeparator" w:id="0">
    <w:p w:rsidR="008928DE" w:rsidRDefault="00892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8DE" w:rsidRDefault="008928DE">
      <w:r>
        <w:separator/>
      </w:r>
    </w:p>
  </w:footnote>
  <w:footnote w:type="continuationSeparator" w:id="0">
    <w:p w:rsidR="008928DE" w:rsidRDefault="008928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0DF6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8DE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D197D-7706-4F99-9F73-B133087BE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2021-01-05T02:27:00Z</dcterms:created>
  <dcterms:modified xsi:type="dcterms:W3CDTF">2021-08-05T02:45:00Z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(3)x3SI0mtCnvQdj1fkfW1HwubAidVGowHIL30ojD3OWEu1/9f1gOj6qugLtwq9TEPzxOfuG2sc
1HkaLwUgZFAiESPsjFF1uSSq52EFfw8MdcIDhLUyWdn0wXxuh6yYCseWEYIGAWLlu7gQ4eh1
lKy1s3qwQLB0gMzN0WYORMMM2zYi9YXp9jpCKUtszf2jeZqfo57Au8TmTaOZagUbps04EXbv
Qba+HJFINbNRv/+mxz</vt:lpwstr>
  </property>
  <property fmtid="{D5CDD505-2E9C-101B-9397-08002B2CF9AE}" pid="22" name="_2015_ms_pID_7253431">
    <vt:lpwstr>yQNW2/xYDhEyrweyAA8gr5agccWmYmS5KkmHkeqVkDx4pdzfS1PbAg
ksAkiHLHIrxxC26naDKcxYRcv+aVVTBt2itxbQU/qryAONPyl0Ux9Kxs5xHOM9DDKZ0DVib5
6AQZ4h6ws63W6pBAdeD+0btk6W7fftWr7MNYwiTFFmkgcr4I+I33zuGW0dEGi5lTn5DfcZrV
IRuxd7qDEgP48FBLL0dhCTkGl5+ocKaACZyu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1627868625</vt:lpwstr>
  </property>
</Properties>
</file>